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9A9" w:rsidRDefault="00D439A9" w:rsidP="002F4C7E">
      <w:pPr>
        <w:ind w:left="7371" w:right="-567"/>
        <w:jc w:val="both"/>
      </w:pPr>
      <w:r>
        <w:rPr>
          <w:lang w:val="en-US"/>
        </w:rPr>
        <w:t xml:space="preserve">                                                                                  </w:t>
      </w:r>
      <w:r>
        <w:t>Приложение 6 к решению</w:t>
      </w:r>
    </w:p>
    <w:p w:rsidR="00D439A9" w:rsidRDefault="00D439A9" w:rsidP="002F4C7E">
      <w:pPr>
        <w:ind w:left="7371" w:right="-567"/>
        <w:jc w:val="both"/>
      </w:pPr>
      <w:r>
        <w:t xml:space="preserve">                                                                                  районного Собрания Озинского </w:t>
      </w:r>
    </w:p>
    <w:p w:rsidR="00D439A9" w:rsidRDefault="00D439A9" w:rsidP="002F4C7E">
      <w:pPr>
        <w:ind w:left="7371" w:right="-567"/>
        <w:jc w:val="both"/>
      </w:pPr>
      <w:r>
        <w:t xml:space="preserve">                                                                                  муниципального района</w:t>
      </w:r>
    </w:p>
    <w:p w:rsidR="00D439A9" w:rsidRDefault="00D439A9" w:rsidP="002F4C7E">
      <w:pPr>
        <w:ind w:left="7371" w:right="-567"/>
        <w:jc w:val="both"/>
      </w:pPr>
      <w:r>
        <w:t xml:space="preserve">                                                                                  Саратовской области</w:t>
      </w:r>
    </w:p>
    <w:p w:rsidR="00D439A9" w:rsidRDefault="00D439A9" w:rsidP="002F4C7E">
      <w:pPr>
        <w:ind w:left="7371" w:right="-28"/>
        <w:jc w:val="both"/>
      </w:pPr>
      <w:r>
        <w:t xml:space="preserve">                                                                                  от 17 декабря  2018 года № 169</w:t>
      </w:r>
    </w:p>
    <w:p w:rsidR="00D439A9" w:rsidRDefault="00D439A9" w:rsidP="002F4C7E">
      <w:pPr>
        <w:ind w:left="7371" w:right="-28"/>
        <w:jc w:val="both"/>
      </w:pPr>
      <w:r>
        <w:t xml:space="preserve">                                                                                  (с изменениями и дополнениями от </w:t>
      </w:r>
    </w:p>
    <w:p w:rsidR="00D439A9" w:rsidRDefault="00D439A9" w:rsidP="002F4C7E">
      <w:pPr>
        <w:ind w:left="7371" w:right="-28"/>
        <w:jc w:val="both"/>
      </w:pPr>
      <w:r>
        <w:t xml:space="preserve">                                                                                  12 февраля 2019 года №180,</w:t>
      </w:r>
    </w:p>
    <w:p w:rsidR="00D439A9" w:rsidRPr="002F4C7E" w:rsidRDefault="00D439A9" w:rsidP="002F4C7E">
      <w:pPr>
        <w:ind w:left="7371" w:right="-28"/>
        <w:jc w:val="both"/>
      </w:pPr>
      <w:r>
        <w:t xml:space="preserve">                                                                                  от 29 марта 2019 года №184,</w:t>
      </w:r>
    </w:p>
    <w:p w:rsidR="00D439A9" w:rsidRPr="002F4C7E" w:rsidRDefault="00D439A9" w:rsidP="002F4C7E">
      <w:pPr>
        <w:ind w:left="7371" w:right="-28"/>
        <w:jc w:val="both"/>
      </w:pPr>
      <w:r>
        <w:t xml:space="preserve">                                                                 </w:t>
      </w:r>
      <w:r w:rsidRPr="002F4C7E">
        <w:t xml:space="preserve">                 </w:t>
      </w:r>
      <w:r w:rsidRPr="005B7C28">
        <w:t>от 03 июля 2019 года № 193</w:t>
      </w:r>
    </w:p>
    <w:p w:rsidR="00D439A9" w:rsidRPr="0095096B" w:rsidRDefault="00D439A9" w:rsidP="002F4C7E">
      <w:pPr>
        <w:ind w:left="7371" w:right="-28"/>
        <w:jc w:val="both"/>
        <w:rPr>
          <w:color w:val="000000"/>
        </w:rPr>
      </w:pPr>
      <w:r>
        <w:rPr>
          <w:lang w:val="en-US"/>
        </w:rPr>
        <w:t xml:space="preserve">                                                                                   </w:t>
      </w:r>
      <w:r>
        <w:t>от 16 августа 2019 года №196)</w:t>
      </w:r>
    </w:p>
    <w:p w:rsidR="00D439A9" w:rsidRPr="0095096B" w:rsidRDefault="00D439A9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D439A9" w:rsidRPr="0095096B" w:rsidRDefault="00D439A9" w:rsidP="004B7E93">
      <w:pPr>
        <w:jc w:val="center"/>
        <w:rPr>
          <w:b/>
        </w:rPr>
      </w:pPr>
      <w:r w:rsidRPr="0095096B">
        <w:rPr>
          <w:b/>
        </w:rPr>
        <w:t xml:space="preserve"> на 2019 год и на плановый период 2020 и 2021 годов</w:t>
      </w:r>
    </w:p>
    <w:p w:rsidR="00D439A9" w:rsidRPr="0095096B" w:rsidRDefault="00D439A9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4959"/>
        <w:gridCol w:w="849"/>
        <w:gridCol w:w="993"/>
        <w:gridCol w:w="992"/>
        <w:gridCol w:w="1700"/>
        <w:gridCol w:w="1134"/>
        <w:gridCol w:w="1512"/>
        <w:gridCol w:w="1512"/>
        <w:gridCol w:w="1512"/>
      </w:tblGrid>
      <w:tr w:rsidR="00D439A9" w:rsidRPr="00A82664" w:rsidTr="004B7E93">
        <w:trPr>
          <w:trHeight w:val="838"/>
        </w:trPr>
        <w:tc>
          <w:tcPr>
            <w:tcW w:w="4962" w:type="dxa"/>
            <w:gridSpan w:val="2"/>
          </w:tcPr>
          <w:p w:rsidR="00D439A9" w:rsidRPr="00A82664" w:rsidRDefault="00D439A9">
            <w:pPr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Наименование</w:t>
            </w:r>
          </w:p>
          <w:p w:rsidR="00D439A9" w:rsidRPr="00A82664" w:rsidRDefault="00D439A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D439A9" w:rsidRPr="00A82664" w:rsidRDefault="00D439A9">
            <w:pPr>
              <w:ind w:left="-108" w:right="-108"/>
              <w:jc w:val="center"/>
              <w:rPr>
                <w:b/>
              </w:rPr>
            </w:pPr>
            <w:r w:rsidRPr="00A82664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439A9" w:rsidRPr="00A82664" w:rsidRDefault="00D439A9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D439A9" w:rsidRPr="00A82664" w:rsidRDefault="00D439A9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D439A9" w:rsidRPr="00A82664" w:rsidRDefault="00D439A9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D439A9" w:rsidRPr="00A82664" w:rsidRDefault="00D439A9">
            <w:pPr>
              <w:ind w:left="-108" w:right="-108"/>
              <w:jc w:val="center"/>
              <w:rPr>
                <w:b/>
                <w:bCs/>
              </w:rPr>
            </w:pPr>
            <w:r w:rsidRPr="00A82664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2019 год</w:t>
            </w:r>
          </w:p>
        </w:tc>
        <w:tc>
          <w:tcPr>
            <w:tcW w:w="1512" w:type="dxa"/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D439A9" w:rsidRPr="00A82664" w:rsidRDefault="00D439A9" w:rsidP="003C1F8A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2021 год</w:t>
            </w:r>
          </w:p>
        </w:tc>
      </w:tr>
      <w:tr w:rsidR="00D439A9" w:rsidRPr="00A82664" w:rsidTr="004B7E93">
        <w:trPr>
          <w:tblHeader/>
        </w:trPr>
        <w:tc>
          <w:tcPr>
            <w:tcW w:w="4962" w:type="dxa"/>
            <w:gridSpan w:val="2"/>
            <w:vAlign w:val="bottom"/>
          </w:tcPr>
          <w:p w:rsidR="00D439A9" w:rsidRPr="00A82664" w:rsidRDefault="00D439A9">
            <w:pPr>
              <w:spacing w:line="232" w:lineRule="auto"/>
              <w:jc w:val="center"/>
              <w:rPr>
                <w:bCs/>
                <w:spacing w:val="-4"/>
              </w:rPr>
            </w:pPr>
            <w:r w:rsidRPr="00A82664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D439A9" w:rsidRPr="00A82664" w:rsidRDefault="00D439A9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D439A9" w:rsidRPr="00A82664" w:rsidRDefault="00D439A9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D439A9" w:rsidRPr="00A82664" w:rsidRDefault="00D439A9">
            <w:pPr>
              <w:spacing w:line="232" w:lineRule="auto"/>
              <w:jc w:val="center"/>
              <w:rPr>
                <w:bCs/>
              </w:rPr>
            </w:pPr>
            <w:r w:rsidRPr="00A82664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D439A9" w:rsidRPr="00A82664" w:rsidRDefault="00D439A9">
            <w:pPr>
              <w:spacing w:line="232" w:lineRule="auto"/>
              <w:jc w:val="center"/>
              <w:rPr>
                <w:bCs/>
                <w:spacing w:val="-6"/>
              </w:rPr>
            </w:pPr>
            <w:r w:rsidRPr="00A82664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D439A9" w:rsidRPr="00A82664" w:rsidRDefault="00D439A9">
            <w:pPr>
              <w:spacing w:line="232" w:lineRule="auto"/>
              <w:jc w:val="center"/>
              <w:rPr>
                <w:bCs/>
                <w:spacing w:val="-8"/>
              </w:rPr>
            </w:pPr>
            <w:r w:rsidRPr="00A82664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D439A9" w:rsidRPr="00A82664" w:rsidRDefault="00D439A9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D439A9" w:rsidRPr="00A82664" w:rsidRDefault="00D439A9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A82664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D439A9" w:rsidRPr="00A82664" w:rsidRDefault="00D439A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>
              <w:rPr>
                <w:b/>
              </w:rPr>
              <w:t>53668,9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39859,0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4000,0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05 0 00 00000</w:t>
            </w:r>
          </w:p>
          <w:p w:rsidR="00D439A9" w:rsidRPr="00A82664" w:rsidRDefault="00D439A9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D35B9">
            <w:pPr>
              <w:jc w:val="center"/>
            </w:pPr>
            <w:r w:rsidRPr="00A82664">
              <w:t>05 0 01 00000</w:t>
            </w:r>
          </w:p>
          <w:p w:rsidR="00D439A9" w:rsidRPr="00A82664" w:rsidRDefault="00D439A9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72,0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D35B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D35B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C63B4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3928,0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3140,0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0394">
            <w:pPr>
              <w:jc w:val="both"/>
            </w:pPr>
            <w:r w:rsidRPr="00A82664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2BDC">
            <w:pPr>
              <w:jc w:val="center"/>
            </w:pPr>
            <w:r>
              <w:t>49663,6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36719,0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0394">
            <w:pPr>
              <w:jc w:val="both"/>
            </w:pPr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38456,1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27954,6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C63B4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26944,9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15766,2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C63B4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>
              <w:t>19986,8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>
              <w:t>19941,8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822D5E">
              <w:t>19941,8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822D5E">
              <w:t>19941,8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822D5E">
              <w:t>19941,8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  <w:r w:rsidRPr="00A82664">
              <w:t>10816,2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B2399">
            <w:pPr>
              <w:jc w:val="center"/>
            </w:pPr>
            <w:r w:rsidRPr="00A82664">
              <w:t>22 1 04 79200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C63B4">
            <w:r w:rsidRPr="00A8266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>
              <w:t>6958,1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>
              <w:t>6853,0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310DA6">
              <w:t>6853,0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310DA6">
              <w:t>6853,0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310DA6">
              <w:t>6853,0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4950,0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C1226">
            <w:pPr>
              <w:jc w:val="center"/>
            </w:pPr>
            <w:r w:rsidRPr="00A82664">
              <w:t>22 2 06 00000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C1226">
            <w:pPr>
              <w:jc w:val="center"/>
            </w:pPr>
            <w:r w:rsidRPr="00A82664">
              <w:t>105,1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Комплектование книжных фондов 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C1226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  <w:rPr>
                <w:lang w:val="en-US"/>
              </w:rPr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7350">
            <w:pPr>
              <w:jc w:val="center"/>
            </w:pPr>
            <w:r w:rsidRPr="00A82664">
              <w:t xml:space="preserve">22 2 06 </w:t>
            </w:r>
            <w:r w:rsidRPr="00A82664">
              <w:rPr>
                <w:lang w:val="en-US"/>
              </w:rPr>
              <w:t>L</w:t>
            </w:r>
            <w:r w:rsidRPr="00A82664">
              <w:t>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r w:rsidRPr="00A82664">
              <w:t>Муниципальная программа " Социальная поддержка инвалидов в Озинском муниципальном районе на 2018 -2020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7350">
            <w:pPr>
              <w:jc w:val="center"/>
            </w:pPr>
            <w:r w:rsidRPr="00A82664">
              <w:t>68 0 00 00000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r w:rsidRPr="00A82664">
              <w:t>Основное мероприятие  " Социальная поддержка инвалидов в Озинском муниципальном районе на 2018- 2020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7350">
            <w:pPr>
              <w:jc w:val="center"/>
            </w:pPr>
            <w:r w:rsidRPr="00A82664">
              <w:t>68 0 01 00000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7350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442CB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16B87">
            <w:pPr>
              <w:jc w:val="center"/>
            </w:pPr>
            <w:r w:rsidRPr="00A82664">
              <w:t>68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16B87">
            <w:pPr>
              <w:jc w:val="center"/>
            </w:pPr>
            <w:r w:rsidRPr="00A82664">
              <w:t>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spacing w:line="216" w:lineRule="auto"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10389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E371B">
            <w:pPr>
              <w:jc w:val="center"/>
            </w:pPr>
            <w:r w:rsidRPr="00A82664">
              <w:t>12188,4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12188,4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A4A55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10389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E371B">
            <w:pPr>
              <w:jc w:val="center"/>
            </w:pPr>
            <w:r w:rsidRPr="00A82664">
              <w:t>11579,0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11579,0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11579,0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10389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E371B">
            <w:pPr>
              <w:jc w:val="center"/>
            </w:pPr>
            <w:r w:rsidRPr="00A82664">
              <w:t>609,4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835AD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609,4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25A37">
            <w:pPr>
              <w:jc w:val="center"/>
            </w:pPr>
            <w:r w:rsidRPr="00A82664">
              <w:t>609,4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r w:rsidRPr="00A82664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11207,5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overflowPunct/>
              <w:autoSpaceDE/>
              <w:adjustRightInd/>
              <w:jc w:val="center"/>
            </w:pPr>
            <w:r w:rsidRPr="00A82664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15">
            <w:pPr>
              <w:overflowPunct/>
              <w:autoSpaceDE/>
              <w:adjustRightInd/>
              <w:jc w:val="center"/>
            </w:pPr>
            <w:r w:rsidRPr="00A82664">
              <w:t>8764,4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E108B">
            <w:pPr>
              <w:jc w:val="center"/>
            </w:pPr>
            <w:r w:rsidRPr="00A82664">
              <w:t>05 0 00 00000</w:t>
            </w:r>
          </w:p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D4721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E108B">
            <w:pPr>
              <w:jc w:val="center"/>
            </w:pPr>
            <w:r w:rsidRPr="00A82664">
              <w:t>05 0 01 00000</w:t>
            </w:r>
          </w:p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2428,0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E108B">
            <w:pPr>
              <w:jc w:val="center"/>
            </w:pPr>
            <w:r w:rsidRPr="00A82664">
              <w:t>05 0 01 72300</w:t>
            </w:r>
          </w:p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E108B">
            <w:pPr>
              <w:jc w:val="center"/>
            </w:pPr>
            <w:r w:rsidRPr="00A82664">
              <w:t>05 0 01 72300</w:t>
            </w:r>
          </w:p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E108B">
            <w:pPr>
              <w:jc w:val="center"/>
            </w:pPr>
            <w:r w:rsidRPr="00A82664">
              <w:t>05 0 01 72300</w:t>
            </w:r>
          </w:p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439A9" w:rsidRPr="00A82664" w:rsidRDefault="00D439A9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E108B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r w:rsidRPr="00A8266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F024F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500,5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500,5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521,7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7940F0" w:rsidRDefault="00D439A9" w:rsidP="001D7EFB">
            <w:r w:rsidRPr="007940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7940F0" w:rsidRDefault="00D439A9" w:rsidP="001D7EFB">
            <w:r w:rsidRPr="007940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940F0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940F0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940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940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1558,</w:t>
            </w:r>
            <w: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1558,</w:t>
            </w:r>
            <w: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1558,</w:t>
            </w:r>
            <w: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1559,4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1346,1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1346,1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1447,4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112,0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D1B53">
            <w:pPr>
              <w:jc w:val="both"/>
            </w:pPr>
            <w:r w:rsidRPr="00A8266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6708,1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E0F61">
            <w:pPr>
              <w:jc w:val="center"/>
            </w:pPr>
            <w:r w:rsidRPr="00A82664">
              <w:t>6679,2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overflowPunct/>
              <w:autoSpaceDE/>
              <w:adjustRightInd/>
              <w:jc w:val="center"/>
            </w:pPr>
            <w:r w:rsidRPr="00A82664">
              <w:t>6683,3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D7EFB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7940F0">
            <w:pPr>
              <w:jc w:val="center"/>
            </w:pPr>
            <w:r w:rsidRPr="00D43D1B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b/>
                <w:iCs/>
              </w:rPr>
            </w:pPr>
            <w:r w:rsidRPr="00A8266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lang w:val="en-US"/>
              </w:rPr>
            </w:pPr>
            <w:r w:rsidRPr="00A8266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>
              <w:rPr>
                <w:b/>
              </w:rPr>
              <w:t>10319,0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8396,3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5460,1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overflowPunct/>
              <w:autoSpaceDE/>
              <w:adjustRightInd/>
              <w:jc w:val="center"/>
            </w:pPr>
            <w:r w:rsidRPr="00A82664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overflowPunct/>
              <w:autoSpaceDE/>
              <w:adjustRightInd/>
              <w:jc w:val="center"/>
            </w:pPr>
            <w:r w:rsidRPr="00A82664">
              <w:t>5033,7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E3B6F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  <w:r w:rsidRPr="00A82664">
              <w:t>583,0</w:t>
            </w:r>
          </w:p>
        </w:tc>
      </w:tr>
      <w:tr w:rsidR="00D439A9" w:rsidRPr="00A82664" w:rsidTr="00891E45">
        <w:trPr>
          <w:trHeight w:val="1172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E3B6F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  <w:r w:rsidRPr="00A82664">
              <w:t>583,0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E3B6F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580,6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  <w:r w:rsidRPr="00A82664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  <w:r w:rsidRPr="00A82664">
              <w:t>583,0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E3B6F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E3B6F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570,8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583,0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E3B6F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E3B6F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-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overflowPunct/>
              <w:autoSpaceDE/>
              <w:adjustRightInd/>
              <w:jc w:val="center"/>
            </w:pPr>
            <w:r w:rsidRPr="00A82664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overflowPunct/>
              <w:autoSpaceDE/>
              <w:adjustRightInd/>
              <w:jc w:val="center"/>
            </w:pPr>
            <w:r w:rsidRPr="00A82664">
              <w:t>4450,7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overflowPunct/>
              <w:autoSpaceDE/>
              <w:adjustRightInd/>
              <w:jc w:val="center"/>
            </w:pPr>
            <w:r w:rsidRPr="00A82664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overflowPunct/>
              <w:autoSpaceDE/>
              <w:adjustRightInd/>
              <w:jc w:val="center"/>
            </w:pPr>
            <w:r w:rsidRPr="00A82664">
              <w:t>4448,4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20E40">
            <w:pPr>
              <w:jc w:val="center"/>
            </w:pPr>
            <w:r w:rsidRPr="00A82664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20E40">
            <w:pPr>
              <w:overflowPunct/>
              <w:autoSpaceDE/>
              <w:adjustRightInd/>
              <w:jc w:val="center"/>
            </w:pPr>
            <w:r w:rsidRPr="00A82664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20E40">
            <w:pPr>
              <w:overflowPunct/>
              <w:autoSpaceDE/>
              <w:adjustRightInd/>
              <w:jc w:val="center"/>
            </w:pPr>
            <w:r w:rsidRPr="00A82664">
              <w:t>3754,0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20E40">
            <w:pPr>
              <w:jc w:val="center"/>
            </w:pPr>
            <w:r w:rsidRPr="00A82664">
              <w:t>1358,1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2B14">
            <w:pPr>
              <w:overflowPunct/>
              <w:autoSpaceDE/>
              <w:adjustRightInd/>
              <w:jc w:val="center"/>
            </w:pPr>
            <w:r w:rsidRPr="00A82664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2B14">
            <w:pPr>
              <w:overflowPunct/>
              <w:autoSpaceDE/>
              <w:adjustRightInd/>
              <w:jc w:val="center"/>
            </w:pPr>
            <w:r w:rsidRPr="00A82664">
              <w:t>694,4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2,3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2,3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  <w:r w:rsidRPr="00A82664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2,3</w:t>
            </w: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73 1 00 78800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1259,5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46D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1DD4">
            <w:r w:rsidRPr="00A8266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E0F61">
            <w:pPr>
              <w:jc w:val="center"/>
            </w:pPr>
            <w:r w:rsidRPr="00A82664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overflowPunct/>
              <w:autoSpaceDE/>
              <w:adjustRightInd/>
              <w:jc w:val="center"/>
            </w:pPr>
            <w:r w:rsidRPr="00A82664">
              <w:t>0,2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3582,1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3362,4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3362,4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3362,4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03F95">
            <w:pPr>
              <w:jc w:val="center"/>
            </w:pPr>
            <w:r w:rsidRPr="00A82664">
              <w:t>3362,4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23D3A">
            <w:pPr>
              <w:jc w:val="center"/>
            </w:pPr>
            <w:r w:rsidRPr="00A82664">
              <w:t>2500,0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23D3A">
            <w:pPr>
              <w:jc w:val="center"/>
            </w:pPr>
            <w:r w:rsidRPr="00A82664">
              <w:t>2500,0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23D3A">
            <w:pPr>
              <w:jc w:val="center"/>
            </w:pPr>
            <w:r w:rsidRPr="00A82664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23D3A">
            <w:pPr>
              <w:jc w:val="center"/>
            </w:pPr>
            <w:r w:rsidRPr="00A82664">
              <w:t>2500,0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862,4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862,4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  <w:r w:rsidRPr="00A82664">
              <w:t>862,4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4B7E93">
            <w:r w:rsidRPr="005E4451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CF641C">
            <w:r w:rsidRPr="005E4451">
              <w:t>Межбюджетные тра</w:t>
            </w:r>
            <w:r>
              <w:t>н</w:t>
            </w:r>
            <w:r w:rsidRPr="005E4451">
              <w:t>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5E4451" w:rsidRDefault="00D439A9" w:rsidP="00CF641C">
            <w:r w:rsidRPr="005E4451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73 1 00 40020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255,7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17F2B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b/>
              </w:rPr>
            </w:pPr>
            <w:r w:rsidRPr="00A8266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>
              <w:rPr>
                <w:b/>
              </w:rPr>
              <w:t>110618,3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</w:rPr>
            </w:pPr>
            <w:r w:rsidRPr="00A82664">
              <w:rPr>
                <w:b/>
              </w:rPr>
              <w:t>59023,7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31453,1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27807,3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1367,1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1367,1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13239,8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14312,0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1611,7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1589,4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226,7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211,6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211,6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238,8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207,7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207,7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31,1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31,1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226,8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211,6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211,6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235,5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218,5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218,5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17,0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17,0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217,3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217,3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11,3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414,4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414,4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22,3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7D4AD7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22,3</w:t>
            </w:r>
          </w:p>
        </w:tc>
      </w:tr>
      <w:tr w:rsidR="00D439A9" w:rsidRPr="00A82664" w:rsidTr="008D541B">
        <w:trPr>
          <w:gridBefore w:val="1"/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11724,8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12700,3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11724,8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12700,3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11624,8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12600,3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11516,3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12482,3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E0F61">
            <w:pPr>
              <w:jc w:val="center"/>
            </w:pPr>
            <w:r>
              <w:t>11516,3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12482,3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118,0</w:t>
            </w:r>
          </w:p>
        </w:tc>
      </w:tr>
      <w:tr w:rsidR="00D439A9" w:rsidRPr="00A82664" w:rsidTr="002F28BB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108,5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118,0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20E40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20E4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20E40">
            <w:pPr>
              <w:jc w:val="center"/>
            </w:pPr>
            <w:r w:rsidRPr="00A82664">
              <w:t>100,0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45599">
            <w:r w:rsidRPr="00A82664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35AF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35AF0">
            <w:pPr>
              <w:jc w:val="center"/>
            </w:pPr>
            <w:r w:rsidRPr="00A82664">
              <w:t>40,0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45599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45599">
            <w:r w:rsidRPr="00A82664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45599">
            <w:r w:rsidRPr="00A8266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4559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45599">
            <w:r w:rsidRPr="00A82664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444E1">
            <w:pPr>
              <w:jc w:val="center"/>
            </w:pPr>
            <w:r>
              <w:t>16806,1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12088,2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E4B07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60EBA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60EBA">
            <w:pPr>
              <w:jc w:val="center"/>
            </w:pPr>
            <w:r w:rsidRPr="00A82664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439A9" w:rsidRPr="00A82664" w:rsidRDefault="00D439A9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</w:tr>
      <w:tr w:rsidR="00D439A9" w:rsidRPr="00A82664" w:rsidTr="002B3FE3">
        <w:trPr>
          <w:gridBefore w:val="1"/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110</w:t>
            </w:r>
          </w:p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2B3FE3" w:rsidRDefault="00D439A9" w:rsidP="00600594">
            <w:r w:rsidRPr="002B3FE3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2B3FE3" w:rsidRDefault="00D439A9" w:rsidP="00600594">
            <w:r w:rsidRPr="002B3FE3">
              <w:t>Основное мероприятие "Оснащение домов системы социального обслуживания граждан муниципального специализированного жилищного фонда, предоставляемых для проживания отдельных категорий граждан, мебелью и мягким инвентарем"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B3FE3">
            <w:pPr>
              <w:jc w:val="center"/>
            </w:pPr>
            <w:r w:rsidRPr="00263FDC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B3FE3">
            <w:pPr>
              <w:jc w:val="center"/>
            </w:pPr>
            <w:r w:rsidRPr="00263FDC">
              <w:t>65 0 02 72800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4900,0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549A4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7882,0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10569,6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A3D24">
            <w:r w:rsidRPr="00A8266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790,0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A3D24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901,0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790,0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A3D24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728,5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A3D24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728,5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A3D24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A3D24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781,9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770,3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781,9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513,9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480,3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513,9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268,0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268,0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6210,7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8997,7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6160,7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8947,7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3352,4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3668,9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3352,4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3668,9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2808,3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5278,8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2B14">
            <w:pPr>
              <w:jc w:val="center"/>
            </w:pPr>
            <w:r>
              <w:t>2808,3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2B14">
            <w:pPr>
              <w:jc w:val="center"/>
            </w:pPr>
            <w:r w:rsidRPr="00A82664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2B14">
            <w:pPr>
              <w:jc w:val="center"/>
            </w:pPr>
            <w:r w:rsidRPr="00A82664">
              <w:t>5278,8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rPr>
                <w:iCs/>
              </w:rPr>
            </w:pPr>
            <w:r w:rsidRPr="00A8266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</w:tr>
      <w:tr w:rsidR="00D439A9" w:rsidRPr="00A82664" w:rsidTr="00654D18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06B6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06B64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864A6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06B64">
            <w:pPr>
              <w:jc w:val="center"/>
            </w:pPr>
            <w:r>
              <w:t>378,3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864A6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378,3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864A6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378,3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220,1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220,1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158,1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0FA0">
            <w:pPr>
              <w:jc w:val="center"/>
            </w:pPr>
            <w:r>
              <w:t>158,1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both"/>
            </w:pPr>
            <w:r w:rsidRPr="00A8266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both"/>
            </w:pPr>
            <w:r w:rsidRPr="00A8266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5752D">
            <w:pPr>
              <w:jc w:val="center"/>
            </w:pPr>
            <w:r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073808"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073808"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 xml:space="preserve">82 0 01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073808">
              <w:t>855,6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1518,6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73543" w:rsidRDefault="00D439A9" w:rsidP="00861177">
            <w:pPr>
              <w:jc w:val="both"/>
            </w:pPr>
            <w:r w:rsidRPr="00C73543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5752D">
            <w:pPr>
              <w:jc w:val="center"/>
            </w:pPr>
            <w:r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73543" w:rsidRDefault="00D439A9" w:rsidP="00861177">
            <w:pPr>
              <w:jc w:val="both"/>
            </w:pPr>
            <w:r w:rsidRPr="00C73543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10215">
            <w:pPr>
              <w:jc w:val="center"/>
            </w:pPr>
            <w:r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73543" w:rsidRDefault="00D439A9" w:rsidP="00861177">
            <w:pPr>
              <w:jc w:val="both"/>
            </w:pPr>
            <w:r w:rsidRPr="00C7354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86 0 01 79Б00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10215">
            <w:pPr>
              <w:jc w:val="center"/>
            </w:pPr>
            <w:r w:rsidRPr="00A82664">
              <w:t>1400,0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61177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4177B5" w:rsidRDefault="00D439A9" w:rsidP="00360469">
            <w:pPr>
              <w:jc w:val="both"/>
            </w:pPr>
            <w:r w:rsidRPr="004177B5">
              <w:t>Муниципальная п</w:t>
            </w:r>
            <w:r>
              <w:t>ро</w:t>
            </w:r>
            <w:r w:rsidRPr="004177B5">
              <w:t>грамма "Профилактика терроризма и экстремизма в Озинском муниципальном районе Саратовской области на 20</w:t>
            </w:r>
            <w:r>
              <w:t>1</w:t>
            </w:r>
            <w:r w:rsidRPr="004177B5">
              <w:t>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F17D9" w:rsidRDefault="00D439A9" w:rsidP="00360469">
            <w:pPr>
              <w:jc w:val="both"/>
            </w:pPr>
            <w:r w:rsidRPr="00DF17D9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F17D9" w:rsidRDefault="00D439A9" w:rsidP="00360469">
            <w:pPr>
              <w:jc w:val="both"/>
            </w:pPr>
            <w:r w:rsidRPr="00DF17D9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F17D9" w:rsidRDefault="00D439A9" w:rsidP="00360469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F17D9" w:rsidRDefault="00D439A9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65164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F17D9" w:rsidRDefault="00D439A9" w:rsidP="00165164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DE6D9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E1881">
            <w:pPr>
              <w:jc w:val="center"/>
            </w:pPr>
            <w:r w:rsidRPr="00A82664"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E1881">
            <w:pPr>
              <w:jc w:val="center"/>
            </w:pPr>
            <w:r w:rsidRPr="00A82664"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E1881">
            <w:pPr>
              <w:jc w:val="center"/>
            </w:pPr>
            <w:r w:rsidRPr="00A82664">
              <w:t xml:space="preserve">89 0 01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tabs>
                <w:tab w:val="left" w:pos="385"/>
                <w:tab w:val="center" w:pos="648"/>
              </w:tabs>
            </w:pPr>
            <w:r w:rsidRPr="00A82664">
              <w:tab/>
            </w:r>
            <w:r w:rsidRPr="00A82664">
              <w:tab/>
              <w:t>562,9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900,0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900,0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900,0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891,0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900,0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600,0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600,0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595,5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600,0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A7A15">
            <w:r w:rsidRPr="00A8266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A7A15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A7A15">
            <w:r w:rsidRPr="00A8266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D0D8C">
            <w:pPr>
              <w:jc w:val="center"/>
            </w:pPr>
            <w:r>
              <w:t>295,5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300,0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27385,8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25156,1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3E06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3E06">
            <w:pPr>
              <w:jc w:val="center"/>
            </w:pPr>
            <w:r w:rsidRPr="00A82664">
              <w:t>1,3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iCs/>
              </w:rPr>
            </w:pPr>
            <w:r w:rsidRPr="00A82664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3E06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3E06">
            <w:pPr>
              <w:jc w:val="center"/>
            </w:pPr>
            <w:r w:rsidRPr="00A82664">
              <w:t>48,7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48,7</w:t>
            </w:r>
          </w:p>
        </w:tc>
      </w:tr>
      <w:tr w:rsidR="00D439A9" w:rsidRPr="00A82664" w:rsidTr="000F19A0">
        <w:trPr>
          <w:gridBefore w:val="1"/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48,7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46778">
            <w:pPr>
              <w:jc w:val="both"/>
            </w:pPr>
            <w:r w:rsidRPr="00A82664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27169,7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25106,1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9C63B4">
            <w:r w:rsidRPr="00DD0A1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27169,7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25106,1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9C63B4">
            <w:pPr>
              <w:jc w:val="both"/>
            </w:pPr>
            <w:r w:rsidRPr="00DD0A1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25106,1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446778">
            <w:pPr>
              <w:jc w:val="both"/>
            </w:pPr>
            <w:r w:rsidRPr="00DD0A1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25106,1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25106,1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00DF">
            <w:pPr>
              <w:jc w:val="center"/>
            </w:pPr>
            <w:r w:rsidRPr="00A82664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10021,6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  <w:r w:rsidRPr="00A82664">
              <w:t>25106,1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185500">
            <w:pPr>
              <w:jc w:val="both"/>
            </w:pPr>
            <w:r w:rsidRPr="00DD0A14">
              <w:t>Основное мероприятие "Обеспечение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00DF">
            <w:pPr>
              <w:jc w:val="center"/>
            </w:pPr>
            <w:r w:rsidRPr="00A82664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5003,4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00DF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D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185500">
            <w:pPr>
              <w:jc w:val="both"/>
            </w:pPr>
            <w:r w:rsidRPr="00DD0A14">
              <w:t>Обеспечение капитального ремонта,  ремонта и содержания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801E4">
            <w:pPr>
              <w:jc w:val="center"/>
            </w:pPr>
            <w:r w:rsidRPr="00A82664">
              <w:t xml:space="preserve">85 0 02 </w:t>
            </w:r>
            <w:r w:rsidRPr="00A82664">
              <w:rPr>
                <w:lang w:val="en-US"/>
              </w:rPr>
              <w:t>S</w:t>
            </w:r>
            <w:r w:rsidRPr="00A82664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111,1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DE5209">
            <w:pPr>
              <w:jc w:val="both"/>
            </w:pPr>
            <w:r w:rsidRPr="00DD0A14">
              <w:t>Основное мероприятие "Обеспечение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801E4">
            <w:pPr>
              <w:jc w:val="center"/>
            </w:pPr>
            <w:r w:rsidRPr="00A82664">
              <w:t>85 0 03 00000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24B6C">
            <w:pPr>
              <w:jc w:val="center"/>
            </w:pPr>
            <w:r w:rsidRPr="00A82664">
              <w:t>12144,7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6DF8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600594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00DF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10215">
            <w:pPr>
              <w:jc w:val="center"/>
            </w:pPr>
            <w:r w:rsidRPr="00A82664">
              <w:t xml:space="preserve">85 0 03 </w:t>
            </w:r>
            <w:r w:rsidRPr="00A82664">
              <w:rPr>
                <w:lang w:val="en-US"/>
              </w:rPr>
              <w:t>D</w:t>
            </w:r>
            <w:r w:rsidRPr="00A82664">
              <w:t>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157EB">
            <w:pPr>
              <w:jc w:val="center"/>
            </w:pPr>
            <w:r w:rsidRPr="00A82664">
              <w:t>4999,6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B931F0">
            <w:pPr>
              <w:jc w:val="both"/>
            </w:pPr>
            <w:r w:rsidRPr="00DD0A14">
              <w:t>Обеспечение прироста протяженности сети автомобильных дорог общего пользования местного значения, соответствующих нормативным требованиям, за счет средств местного бюджета ( или за счет средств муниципального 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102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  <w:r>
              <w:t xml:space="preserve">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157EB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>
              <w:t xml:space="preserve">5 </w:t>
            </w:r>
            <w:r w:rsidRPr="00A82664">
              <w:rPr>
                <w:lang w:val="en-US"/>
              </w:rPr>
              <w:t>0</w:t>
            </w:r>
            <w:r>
              <w:t xml:space="preserve"> </w:t>
            </w:r>
            <w:r w:rsidRPr="00A82664">
              <w:rPr>
                <w:lang w:val="en-US"/>
              </w:rPr>
              <w:t>03</w:t>
            </w:r>
            <w:r>
              <w:t xml:space="preserve"> </w:t>
            </w:r>
            <w:r w:rsidRPr="00A82664">
              <w:rPr>
                <w:lang w:val="en-US"/>
              </w:rPr>
              <w:t>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85 0 03 S99Э0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7145.1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both"/>
            </w:pPr>
            <w:r w:rsidRPr="00A82664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200D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2F6" w:rsidRDefault="00D439A9" w:rsidP="00E157EB">
            <w:pPr>
              <w:jc w:val="center"/>
            </w:pPr>
            <w:r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rPr>
                <w:iCs/>
              </w:rPr>
            </w:pPr>
            <w:r w:rsidRPr="00A8266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rPr>
                <w:iCs/>
              </w:rPr>
            </w:pPr>
            <w:r w:rsidRPr="00A8266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2F14C6"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rPr>
                <w:iCs/>
              </w:rPr>
            </w:pPr>
            <w:r w:rsidRPr="00A8266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2F14C6"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2F14C6"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2F14C6">
              <w:t>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70089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2F6" w:rsidRDefault="00D439A9" w:rsidP="00131C13">
            <w:pPr>
              <w:jc w:val="center"/>
            </w:pPr>
            <w:r>
              <w:t>46455,5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2F6" w:rsidRDefault="00D439A9" w:rsidP="00131C13">
            <w:pPr>
              <w:jc w:val="center"/>
            </w:pPr>
            <w:r>
              <w:t>37827,2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2F6" w:rsidRDefault="00D439A9" w:rsidP="00131C13">
            <w:pPr>
              <w:jc w:val="center"/>
            </w:pPr>
            <w:r>
              <w:t>36429,0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2F6" w:rsidRDefault="00D439A9" w:rsidP="00131C13">
            <w:pPr>
              <w:jc w:val="center"/>
            </w:pPr>
            <w:r>
              <w:t>36429,0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2F6" w:rsidRDefault="00D439A9" w:rsidP="004B7E93">
            <w:r w:rsidRPr="00FA02F6">
              <w:t>Cофинансирование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2F6" w:rsidRDefault="00D439A9" w:rsidP="00131C13">
            <w:pPr>
              <w:jc w:val="center"/>
            </w:pPr>
            <w:r>
              <w:t xml:space="preserve">65 0 01 </w:t>
            </w:r>
            <w:r>
              <w:rPr>
                <w:lang w:val="en-US"/>
              </w:rPr>
              <w:t>L</w:t>
            </w:r>
            <w:r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2F6">
            <w:pPr>
              <w:jc w:val="center"/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131C13">
            <w:pPr>
              <w:jc w:val="center"/>
            </w:pPr>
            <w:r>
              <w:t>3880,4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4B7E93">
            <w:r>
              <w:t>Cофинанс</w:t>
            </w:r>
            <w:r w:rsidRPr="00CF641C">
              <w:t xml:space="preserve">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</w:t>
            </w:r>
            <w:r>
              <w:t>счет средств Пенсионного фонда Р</w:t>
            </w:r>
            <w:r w:rsidRPr="00CF641C">
              <w:t>осийской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131C13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  <w:rPr>
                <w:lang w:val="en-US"/>
              </w:rPr>
            </w:pPr>
            <w:r w:rsidRPr="00D30CF2">
              <w:t xml:space="preserve">65 0 01 </w:t>
            </w:r>
            <w:r w:rsidRPr="00D30CF2">
              <w:rPr>
                <w:lang w:val="en-US"/>
              </w:rPr>
              <w:t>L</w:t>
            </w:r>
            <w:r w:rsidRPr="00D30CF2">
              <w:t>209</w:t>
            </w: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>
              <w:t>31395,8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131C13">
            <w:pPr>
              <w:jc w:val="center"/>
            </w:pPr>
            <w:r>
              <w:t>1152,8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131C13">
            <w:pPr>
              <w:jc w:val="center"/>
            </w:pPr>
            <w:r>
              <w:t>1152,8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053DD">
            <w:pPr>
              <w:jc w:val="center"/>
            </w:pPr>
            <w:r w:rsidRPr="00A82664">
              <w:t>65</w:t>
            </w:r>
            <w:r w:rsidRPr="00A82664">
              <w:rPr>
                <w:lang w:val="en-US"/>
              </w:rPr>
              <w:t xml:space="preserve"> </w:t>
            </w:r>
            <w:r w:rsidRPr="00A82664">
              <w:t>0</w:t>
            </w:r>
            <w:r w:rsidRPr="00A82664">
              <w:rPr>
                <w:lang w:val="en-US"/>
              </w:rPr>
              <w:t xml:space="preserve"> </w:t>
            </w:r>
            <w:r w:rsidRPr="00A82664">
              <w:t>01</w:t>
            </w:r>
            <w:r w:rsidRPr="00A82664">
              <w:rPr>
                <w:lang w:val="en-US"/>
              </w:rPr>
              <w:t xml:space="preserve"> </w:t>
            </w:r>
            <w:r w:rsidRPr="00A82664">
              <w:t>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1152</w:t>
            </w:r>
            <w: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157EB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E157EB">
            <w:pPr>
              <w:jc w:val="center"/>
            </w:pPr>
            <w:r w:rsidRPr="00A82664">
              <w:t>500,0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500,0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both"/>
            </w:pPr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50006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both"/>
            </w:pPr>
            <w:r w:rsidRPr="00A82664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rPr>
                <w:lang w:val="en-US"/>
              </w:rPr>
              <w:t>60</w:t>
            </w:r>
            <w:r w:rsidRPr="00A82664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24</w:t>
            </w:r>
            <w: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rPr>
                <w:lang w:val="en-US"/>
              </w:rPr>
              <w:t>6</w:t>
            </w:r>
            <w:r w:rsidRPr="00A82664">
              <w:t>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600594">
            <w:pPr>
              <w:jc w:val="both"/>
            </w:pPr>
            <w:r w:rsidRPr="00CF641C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185500">
            <w:pPr>
              <w:jc w:val="center"/>
            </w:pPr>
            <w:r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600594">
            <w:pPr>
              <w:jc w:val="both"/>
            </w:pPr>
            <w:r w:rsidRPr="00CF641C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600594">
            <w:pPr>
              <w:jc w:val="both"/>
            </w:pPr>
            <w:r w:rsidRPr="00CF641C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600594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F641C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7F7A73" w:rsidRDefault="00D439A9" w:rsidP="00CF641C">
            <w:pPr>
              <w:jc w:val="center"/>
            </w:pPr>
            <w:r w:rsidRPr="007F7A73">
              <w:t xml:space="preserve">86 0 01 </w:t>
            </w:r>
            <w:r w:rsidRPr="007F7A73">
              <w:rPr>
                <w:lang w:val="en-US"/>
              </w:rPr>
              <w:t>Z</w:t>
            </w:r>
            <w:r w:rsidRPr="007F7A73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7D151F">
              <w:t>838,2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326327">
            <w:pPr>
              <w:jc w:val="center"/>
            </w:pPr>
            <w:r>
              <w:t>8628,3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Муниципальная программа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65 0 00 00000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326327">
            <w:pPr>
              <w:jc w:val="center"/>
            </w:pPr>
            <w:r>
              <w:t>8628,3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Основное мероприятие "Обеспечение доступным и комфортным специализированным жильем ветеранов Великой Отечественной Войны, тружеников тыла, пенсионеров и инвалидов на территории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65 0 01 00000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326327">
            <w:pPr>
              <w:jc w:val="center"/>
            </w:pPr>
            <w:r>
              <w:t>8628,3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26327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65 0 01 L2091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14D6D">
            <w:pPr>
              <w:jc w:val="center"/>
            </w:pPr>
            <w:r>
              <w:t>933,6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both"/>
            </w:pPr>
            <w:r w:rsidRPr="00A82664">
              <w:t>Софинансирование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 (за счет средств Пенсионного фонда Российской Федерации)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14D6D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65 0 01 L2092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>
              <w:t>7552,9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both"/>
            </w:pPr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F641C" w:rsidRDefault="00D439A9" w:rsidP="00B931F0">
            <w:pPr>
              <w:jc w:val="center"/>
            </w:pPr>
            <w:r>
              <w:t>141,8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>
              <w:t>141,8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57847">
            <w:pPr>
              <w:jc w:val="center"/>
            </w:pPr>
            <w:r w:rsidRPr="00A82664">
              <w:rPr>
                <w:lang w:val="en-US"/>
              </w:rPr>
              <w:t>65 0 01 Z0000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>
              <w:t>141,8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60469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147D5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147D5">
            <w:pPr>
              <w:jc w:val="center"/>
            </w:pPr>
            <w:r w:rsidRPr="00A82664">
              <w:t>200,0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CF641C">
            <w:pPr>
              <w:jc w:val="center"/>
            </w:pPr>
            <w:r w:rsidRPr="00052CE1">
              <w:t>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200,0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4030,3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overflowPunct/>
              <w:autoSpaceDE/>
              <w:adjustRightInd/>
              <w:jc w:val="center"/>
            </w:pPr>
            <w:r w:rsidRPr="00A82664">
              <w:t>4310,3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1620,0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625C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625C">
            <w:pPr>
              <w:jc w:val="both"/>
            </w:pPr>
            <w:r w:rsidRPr="00A8266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625C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625C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625C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A1CCB">
            <w:pPr>
              <w:jc w:val="center"/>
            </w:pPr>
            <w:r w:rsidRPr="00A82664">
              <w:t>1266,9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85500">
            <w:pPr>
              <w:jc w:val="center"/>
            </w:pPr>
            <w:r w:rsidRPr="00A82664">
              <w:t>1620,0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2192,3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2628,4</w:t>
            </w:r>
          </w:p>
        </w:tc>
      </w:tr>
      <w:tr w:rsidR="00D439A9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9A9" w:rsidRPr="00A82664" w:rsidRDefault="00D439A9" w:rsidP="00C45A02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1814,0</w:t>
            </w:r>
          </w:p>
        </w:tc>
      </w:tr>
      <w:tr w:rsidR="00D439A9" w:rsidRPr="00A82664" w:rsidTr="00C45A02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9A9" w:rsidRPr="00A82664" w:rsidRDefault="00D439A9" w:rsidP="00C45A02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1814,0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45A02">
            <w:r w:rsidRPr="00A82664">
              <w:t>Осуществление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1814,0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45A02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45A02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32,0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45A02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1782,0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45A02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1782,0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814,4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814,4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505,4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814,4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14,4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14,4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490,0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800,0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571,1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5050">
            <w:pPr>
              <w:jc w:val="both"/>
            </w:pPr>
            <w:r w:rsidRPr="00A82664">
              <w:t>Осуществление 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5050">
            <w:pPr>
              <w:jc w:val="both"/>
            </w:pPr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61,9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 xml:space="preserve">72 8 00 02300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393BC7">
            <w:pPr>
              <w:jc w:val="both"/>
            </w:pPr>
            <w:r w:rsidRPr="00DD0A1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2019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393BC7">
            <w:pPr>
              <w:jc w:val="both"/>
            </w:pPr>
            <w:r w:rsidRPr="00DD0A14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84 0 01 00000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393BC7">
            <w:pPr>
              <w:jc w:val="both"/>
            </w:pPr>
            <w:r w:rsidRPr="00DD0A1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B6769">
            <w:pPr>
              <w:jc w:val="center"/>
            </w:pPr>
            <w:r w:rsidRPr="00A82664">
              <w:t>84 0 01 L4970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931F0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B676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B6769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B6769">
            <w:pPr>
              <w:jc w:val="center"/>
            </w:pPr>
            <w:r w:rsidRPr="00A82664">
              <w:t>70 8 00 00000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B676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393BC7">
            <w:pPr>
              <w:jc w:val="both"/>
            </w:pPr>
            <w:r w:rsidRPr="00A8266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70 8 00 78600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360,7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275035,9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275547,0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>
              <w:rPr>
                <w:bCs/>
              </w:rPr>
              <w:t>270671,5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272273,7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>
              <w:rPr>
                <w:bCs/>
              </w:rPr>
              <w:t>82056,6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79979,2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  <w:rPr>
                <w:bCs/>
              </w:rPr>
            </w:pPr>
            <w:r>
              <w:rPr>
                <w:bCs/>
              </w:rPr>
              <w:t>4430,9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  <w:rPr>
                <w:bCs/>
              </w:rPr>
            </w:pPr>
            <w:r>
              <w:rPr>
                <w:bCs/>
              </w:rPr>
              <w:t>4430,9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  <w:rPr>
                <w:bCs/>
              </w:rPr>
            </w:pPr>
            <w:r>
              <w:rPr>
                <w:bCs/>
              </w:rPr>
              <w:t>3990,6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24A29">
            <w:pPr>
              <w:jc w:val="center"/>
            </w:pPr>
            <w:r w:rsidRPr="006A64C1">
              <w:rPr>
                <w:bCs/>
              </w:rPr>
              <w:t>3990,6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24A29">
            <w:pPr>
              <w:jc w:val="center"/>
            </w:pPr>
            <w:r w:rsidRPr="006A64C1">
              <w:rPr>
                <w:bCs/>
              </w:rPr>
              <w:t>3990,6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439A9" w:rsidRPr="00A82664" w:rsidRDefault="00D439A9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  <w:rPr>
                <w:bCs/>
              </w:rPr>
            </w:pPr>
            <w:r>
              <w:rPr>
                <w:bCs/>
              </w:rPr>
              <w:t>440,3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9313E">
            <w:pPr>
              <w:jc w:val="center"/>
            </w:pPr>
            <w:r>
              <w:rPr>
                <w:bCs/>
              </w:rPr>
              <w:t>440,3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927EC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9313E">
            <w:pPr>
              <w:jc w:val="center"/>
            </w:pPr>
            <w:r>
              <w:rPr>
                <w:bCs/>
              </w:rPr>
              <w:t>440,3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>
              <w:rPr>
                <w:bCs/>
              </w:rPr>
              <w:t>77625,7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79979,2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>
              <w:rPr>
                <w:bCs/>
              </w:rPr>
              <w:t>77625,7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79979,2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>
              <w:rPr>
                <w:bCs/>
              </w:rPr>
              <w:t>26721,6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25275,2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6BD9">
            <w:pPr>
              <w:jc w:val="center"/>
            </w:pPr>
            <w:r>
              <w:rPr>
                <w:bCs/>
              </w:rPr>
              <w:t>26721,6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25275,2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24A29">
            <w:pPr>
              <w:jc w:val="center"/>
            </w:pPr>
            <w:r w:rsidRPr="00F648B7">
              <w:rPr>
                <w:bCs/>
              </w:rPr>
              <w:t>26721,6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</w:pPr>
            <w:r w:rsidRPr="00A82664">
              <w:t>25275,2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24A29">
            <w:pPr>
              <w:jc w:val="center"/>
            </w:pPr>
            <w:r w:rsidRPr="00F648B7">
              <w:rPr>
                <w:bCs/>
              </w:rPr>
              <w:t>26721,6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25275,2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50737,6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54704,0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00D9">
            <w:pPr>
              <w:jc w:val="center"/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00D9">
            <w:pPr>
              <w:jc w:val="center"/>
            </w:pPr>
            <w:r w:rsidRPr="00A82664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53694,3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1009,7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00D9">
            <w:pPr>
              <w:jc w:val="center"/>
            </w:pPr>
            <w:r w:rsidRPr="00A82664">
              <w:rPr>
                <w:bCs/>
              </w:rPr>
              <w:t>1009,8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rPr>
                <w:bCs/>
              </w:rPr>
              <w:t>1009,7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05AAB">
            <w:pPr>
              <w:jc w:val="center"/>
            </w:pPr>
            <w:r w:rsidRPr="00A82664">
              <w:t>23 1 04 79200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000D9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>
              <w:rPr>
                <w:bCs/>
              </w:rPr>
              <w:t>176026,1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E4B07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E4B07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90EA9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151D9">
            <w:pPr>
              <w:jc w:val="center"/>
            </w:pPr>
            <w:r w:rsidRPr="00A82664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151D9">
            <w:pPr>
              <w:jc w:val="center"/>
            </w:pPr>
            <w:r w:rsidRPr="00A82664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439A9" w:rsidRPr="00A82664" w:rsidRDefault="00D439A9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00594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300F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C776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C63B4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>
              <w:rPr>
                <w:bCs/>
              </w:rPr>
              <w:t>175802,9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>
              <w:rPr>
                <w:bCs/>
              </w:rPr>
              <w:t>175802,9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736B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180526,8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>
              <w:rPr>
                <w:bCs/>
              </w:rPr>
              <w:t>21789,3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6BD9">
            <w:pPr>
              <w:jc w:val="center"/>
            </w:pPr>
            <w:r>
              <w:t>21789,3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4B7E93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24A29">
            <w:pPr>
              <w:jc w:val="center"/>
            </w:pPr>
            <w:r w:rsidRPr="001638EE">
              <w:t>21789,3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CB5795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131C13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24A29">
            <w:pPr>
              <w:jc w:val="center"/>
            </w:pPr>
            <w:r w:rsidRPr="001638EE">
              <w:t>21789,3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681EB0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16491,2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164035,6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160,8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160441,8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3433,0</w:t>
            </w: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23 2 03 00000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C31D1">
            <w:pPr>
              <w:jc w:val="center"/>
            </w:pPr>
            <w:r w:rsidRPr="00A82664">
              <w:t>23 2 03 72Г00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r w:rsidRPr="00A8266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C31D1">
            <w:pPr>
              <w:jc w:val="center"/>
            </w:pPr>
            <w:r w:rsidRPr="00A82664">
              <w:t>23 2 04 00000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8C31D1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38542E">
        <w:trPr>
          <w:gridBefore w:val="1"/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23 2 04 79200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2E4B11">
            <w:r w:rsidRPr="00DD0A1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Е1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DD0A14" w:rsidRDefault="00D439A9" w:rsidP="002E4B11">
            <w:r w:rsidRPr="00DD0A14"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23 2 Е1 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4177B5" w:rsidRDefault="00D439A9" w:rsidP="002E4B11">
            <w:r w:rsidRPr="004177B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4177B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  <w:rPr>
                <w:lang w:val="en-US"/>
              </w:rPr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637F4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637F4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DE5209">
            <w:pPr>
              <w:jc w:val="center"/>
            </w:pPr>
            <w:r w:rsidRPr="00A82664">
              <w:t xml:space="preserve">23 2 Е1 </w:t>
            </w:r>
            <w:r w:rsidRPr="00A82664"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601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455.1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4177B5" w:rsidRDefault="00D439A9" w:rsidP="002E4B11">
            <w:r w:rsidRPr="004177B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23 2 Е2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4177B5" w:rsidRDefault="00D439A9" w:rsidP="002E4B11">
            <w:r w:rsidRPr="004177B5"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F5326">
            <w:pPr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95BB5">
            <w:pPr>
              <w:jc w:val="center"/>
            </w:pPr>
            <w:r w:rsidRPr="00A82664">
              <w:t>23 2 Е2 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  <w:r w:rsidRPr="00A82664">
              <w:rPr>
                <w:bCs/>
                <w:lang w:val="en-US"/>
              </w:rPr>
              <w:t>9</w:t>
            </w:r>
            <w:r w:rsidRPr="00A82664"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FF5326">
            <w:pPr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1375,8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1470,5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33,3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rPr>
                <w:bCs/>
              </w:rPr>
              <w:t>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rPr>
                <w:bCs/>
              </w:rPr>
              <w:t>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rPr>
                <w:bCs/>
              </w:rPr>
              <w:t>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1102,1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1102,1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1102,1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1102,1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1102,1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987AF6">
            <w:pPr>
              <w:jc w:val="center"/>
            </w:pPr>
            <w:r w:rsidRPr="00A82664">
              <w:rPr>
                <w:bCs/>
                <w:lang w:val="en-US"/>
              </w:rPr>
              <w:t>1076.0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1102,1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266.5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368,4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266.5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368,4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  <w:lang w:val="en-US"/>
              </w:rPr>
            </w:pPr>
            <w:r w:rsidRPr="00A82664">
              <w:rPr>
                <w:bCs/>
                <w:lang w:val="en-US"/>
              </w:rPr>
              <w:t>16</w:t>
            </w:r>
            <w:r>
              <w:rPr>
                <w:bCs/>
              </w:rPr>
              <w:t>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83 0 01 </w:t>
            </w:r>
            <w:r w:rsidRPr="00A82664">
              <w:rPr>
                <w:lang w:val="en-US"/>
              </w:rPr>
              <w:t>S</w:t>
            </w:r>
            <w:r w:rsidRPr="00A82664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16,</w:t>
            </w:r>
            <w:r w:rsidRPr="00A82664">
              <w:rPr>
                <w:bCs/>
                <w:lang w:val="en-US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18,4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969,4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439A9" w:rsidRPr="00A82664" w:rsidRDefault="00D439A9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32,8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642,7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10243,5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</w:pPr>
            <w:r w:rsidRPr="00A82664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</w:pPr>
            <w:r w:rsidRPr="00A82664">
              <w:t>9654,7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462,2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462,2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413,2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4F0">
            <w:pPr>
              <w:jc w:val="center"/>
            </w:pPr>
            <w:r w:rsidRPr="008F76FE">
              <w:rPr>
                <w:bCs/>
              </w:rPr>
              <w:t>413,2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FA04F0">
            <w:pPr>
              <w:jc w:val="center"/>
            </w:pPr>
            <w:r w:rsidRPr="008F76FE">
              <w:rPr>
                <w:bCs/>
              </w:rPr>
              <w:t>413,2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439A9" w:rsidRPr="00A82664" w:rsidRDefault="00D439A9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9A9" w:rsidRPr="00A82664" w:rsidRDefault="00D439A9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D439A9" w:rsidRPr="00A82664" w:rsidTr="00850FD5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9A9" w:rsidRPr="00A82664" w:rsidRDefault="00D439A9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368,6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216,3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196,3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20,0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t>0</w:t>
            </w:r>
            <w:r w:rsidRPr="00A82664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127,7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24,6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1362,2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1472,7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4F0" w:rsidRDefault="00D439A9" w:rsidP="002E4B11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4F0" w:rsidRDefault="00D439A9" w:rsidP="002E4B11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>
              <w:t>71 3 00 024</w:t>
            </w:r>
            <w:r w:rsidRPr="00A82664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5386,7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</w:pPr>
            <w:r w:rsidRPr="00A82664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</w:pPr>
            <w:r w:rsidRPr="00A82664">
              <w:t>5179,9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4155,8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3926,1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4153,6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3926,1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3540,3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3762,5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163,5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4F0" w:rsidRDefault="00D439A9" w:rsidP="00B71169">
            <w:r w:rsidRPr="00FA04F0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FA04F0" w:rsidRDefault="00D439A9" w:rsidP="00B71169">
            <w:r w:rsidRPr="00FA04F0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both"/>
            </w:pPr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rPr>
                <w:bCs/>
              </w:rPr>
              <w:t>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1230,9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1253,8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1230,9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1253,8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1120,7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1165,1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88,7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both"/>
            </w:pPr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both"/>
            </w:pPr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2626,3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</w:pPr>
            <w:r w:rsidRPr="00A82664">
              <w:t>2633,3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A207B" w:rsidRDefault="00D439A9" w:rsidP="002E4B11">
            <w:pPr>
              <w:jc w:val="center"/>
            </w:pPr>
            <w:r>
              <w:t>2619,4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2633,3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A207B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2064,8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A207B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2064,8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2358,6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A207B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554,4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A207B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554,4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274,7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A207B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A207B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</w:t>
            </w:r>
            <w:r>
              <w:rPr>
                <w:bCs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  <w:lang w:val="en-US"/>
              </w:rPr>
              <w:t>6</w:t>
            </w:r>
            <w:r w:rsidRPr="00A82664">
              <w:rPr>
                <w:bCs/>
              </w:rPr>
              <w:t>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4364,4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</w:pPr>
            <w:r w:rsidRPr="00A82664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</w:pPr>
            <w:r w:rsidRPr="00A82664">
              <w:t>3273,3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D439A9" w:rsidRPr="00A82664" w:rsidTr="00325854">
        <w:trPr>
          <w:gridBefore w:val="1"/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150,0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4214,4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9A9" w:rsidRPr="00A82664" w:rsidRDefault="00D439A9" w:rsidP="002E4B11">
            <w:r w:rsidRPr="00A8266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D439A9" w:rsidRPr="00A82664" w:rsidTr="006D0623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9A9" w:rsidRPr="00A82664" w:rsidRDefault="00D439A9" w:rsidP="002E4B11">
            <w:r w:rsidRPr="00A8266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spacing w:val="-6"/>
              </w:rPr>
            </w:pPr>
            <w:r w:rsidRPr="00A8266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3123,3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деятельности подведомственных учреждений (ЦОПКиТО)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/>
                <w:bCs/>
              </w:rPr>
            </w:pPr>
            <w:r w:rsidRPr="00A8266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  <w:r w:rsidRPr="00A82664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6867</w:t>
            </w:r>
            <w:r>
              <w:rPr>
                <w:b/>
                <w:bCs/>
              </w:rPr>
              <w:t>,</w:t>
            </w:r>
            <w:r w:rsidRPr="00A82664">
              <w:rPr>
                <w:b/>
                <w:bCs/>
                <w:lang w:val="en-US"/>
              </w:rPr>
              <w:t>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</w:rPr>
            </w:pPr>
            <w:r w:rsidRPr="00A82664">
              <w:rPr>
                <w:b/>
              </w:rPr>
              <w:t>5430,0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6108</w:t>
            </w:r>
            <w:r>
              <w:t>,</w:t>
            </w:r>
            <w:r w:rsidRPr="00A82664">
              <w:rPr>
                <w:lang w:val="en-US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4733,0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6108</w:t>
            </w:r>
            <w:r>
              <w:t>,</w:t>
            </w:r>
            <w:r w:rsidRPr="00A82664">
              <w:rPr>
                <w:lang w:val="en-US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D439A9" w:rsidRPr="00A82664" w:rsidRDefault="00D439A9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05 0 01 </w:t>
            </w:r>
            <w:r w:rsidRPr="00A82664">
              <w:rPr>
                <w:lang w:val="en-US"/>
              </w:rPr>
              <w:t>S</w:t>
            </w:r>
            <w:r w:rsidRPr="00A82664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lang w:val="en-US"/>
              </w:rPr>
            </w:pPr>
            <w:r w:rsidRPr="00A82664">
              <w:rPr>
                <w:lang w:val="en-US"/>
              </w:rPr>
              <w:t>5597</w:t>
            </w:r>
            <w:r w:rsidRPr="00A82664">
              <w:t>,</w:t>
            </w:r>
            <w:r w:rsidRPr="00A82664">
              <w:rPr>
                <w:lang w:val="en-US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184F">
            <w:pPr>
              <w:jc w:val="center"/>
            </w:pPr>
            <w:r w:rsidRPr="00A82664">
              <w:t>5547,2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4733,0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3615F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03615F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9738E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55468E">
            <w:pPr>
              <w:jc w:val="center"/>
            </w:pPr>
            <w:r w:rsidRPr="00A82664">
              <w:t>81 1 01 79200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AA184F">
            <w:pPr>
              <w:jc w:val="center"/>
            </w:pPr>
            <w:r w:rsidRPr="00A82664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-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697,0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55,0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55,0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55,0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55,0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55,0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55,0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947B23">
              <w:t>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55,0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Cs/>
              </w:rPr>
            </w:pPr>
            <w:r w:rsidRPr="00A8266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 xml:space="preserve">81 1 02 </w:t>
            </w:r>
            <w:r w:rsidRPr="00A82664">
              <w:rPr>
                <w:lang w:val="en-US"/>
              </w:rPr>
              <w:t>Z</w:t>
            </w:r>
            <w:r w:rsidRPr="00A82664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Default="00D439A9" w:rsidP="009A207B">
            <w:pPr>
              <w:jc w:val="center"/>
            </w:pPr>
            <w:r w:rsidRPr="00283661">
              <w:rPr>
                <w:bCs/>
              </w:rPr>
              <w:t>126,0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both"/>
            </w:pPr>
            <w:r w:rsidRPr="00A82664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562,0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rPr>
                <w:bCs/>
              </w:rPr>
              <w:t>562,0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в целях о</w:t>
            </w:r>
            <w:bookmarkStart w:id="0" w:name="_GoBack"/>
            <w:bookmarkEnd w:id="0"/>
            <w:r w:rsidRPr="00A82664">
              <w:t>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507,4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507,4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550,0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3,7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3404C" w:rsidRDefault="00D439A9" w:rsidP="002E4B11">
            <w:r w:rsidRPr="0093404C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93404C" w:rsidRDefault="00D439A9" w:rsidP="002E4B11">
            <w:r w:rsidRPr="0093404C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B71169">
            <w:pPr>
              <w:jc w:val="center"/>
            </w:pPr>
            <w:r w:rsidRPr="00A82664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D439A9" w:rsidRPr="00A82664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r w:rsidRPr="00A82664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  <w:r w:rsidRPr="00A82664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Cs/>
              </w:rPr>
            </w:pPr>
            <w:r w:rsidRPr="00A82664">
              <w:rPr>
                <w:bCs/>
              </w:rPr>
              <w:t>8,3</w:t>
            </w:r>
          </w:p>
        </w:tc>
      </w:tr>
      <w:tr w:rsidR="00D439A9" w:rsidRPr="00CB4D1A" w:rsidTr="008B6EEB">
        <w:trPr>
          <w:gridBefore w:val="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rPr>
                <w:b/>
              </w:rPr>
            </w:pPr>
            <w:r w:rsidRPr="00A82664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456509,8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A82664" w:rsidRDefault="00D439A9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439A9" w:rsidRPr="00CB4D1A" w:rsidRDefault="00D439A9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 w:rsidRPr="00A82664">
              <w:rPr>
                <w:b/>
              </w:rPr>
              <w:t>388256,0</w:t>
            </w:r>
          </w:p>
        </w:tc>
      </w:tr>
    </w:tbl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p w:rsidR="00D439A9" w:rsidRDefault="00D439A9"/>
    <w:sectPr w:rsidR="00D439A9" w:rsidSect="006377BD">
      <w:pgSz w:w="16840" w:h="11907" w:orient="landscape" w:code="9"/>
      <w:pgMar w:top="680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503C"/>
    <w:rsid w:val="000A528F"/>
    <w:rsid w:val="000A7D67"/>
    <w:rsid w:val="000B112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71F6"/>
    <w:rsid w:val="00160830"/>
    <w:rsid w:val="001638EE"/>
    <w:rsid w:val="00164628"/>
    <w:rsid w:val="00164B0B"/>
    <w:rsid w:val="00165164"/>
    <w:rsid w:val="001652F4"/>
    <w:rsid w:val="00171623"/>
    <w:rsid w:val="00173E8D"/>
    <w:rsid w:val="0017476B"/>
    <w:rsid w:val="001778A0"/>
    <w:rsid w:val="00181DE4"/>
    <w:rsid w:val="00185500"/>
    <w:rsid w:val="0018625C"/>
    <w:rsid w:val="0018679A"/>
    <w:rsid w:val="001927EC"/>
    <w:rsid w:val="001972E8"/>
    <w:rsid w:val="001A00D5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1F55AF"/>
    <w:rsid w:val="00205AAB"/>
    <w:rsid w:val="0020655A"/>
    <w:rsid w:val="00213310"/>
    <w:rsid w:val="002156C2"/>
    <w:rsid w:val="002159AC"/>
    <w:rsid w:val="00215D18"/>
    <w:rsid w:val="00221393"/>
    <w:rsid w:val="00224A29"/>
    <w:rsid w:val="002301EB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4E2"/>
    <w:rsid w:val="002B3FE3"/>
    <w:rsid w:val="002B6BAE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4C7E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134D"/>
    <w:rsid w:val="00321D05"/>
    <w:rsid w:val="00322306"/>
    <w:rsid w:val="00325854"/>
    <w:rsid w:val="00326327"/>
    <w:rsid w:val="00331E66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7847"/>
    <w:rsid w:val="00360469"/>
    <w:rsid w:val="00361049"/>
    <w:rsid w:val="003617AD"/>
    <w:rsid w:val="00366925"/>
    <w:rsid w:val="003737BD"/>
    <w:rsid w:val="0038542E"/>
    <w:rsid w:val="00386443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04C1"/>
    <w:rsid w:val="004018CC"/>
    <w:rsid w:val="004022C0"/>
    <w:rsid w:val="0040387C"/>
    <w:rsid w:val="004070B6"/>
    <w:rsid w:val="0041223F"/>
    <w:rsid w:val="00413B5B"/>
    <w:rsid w:val="00414D6D"/>
    <w:rsid w:val="004177B5"/>
    <w:rsid w:val="004223B8"/>
    <w:rsid w:val="0043216E"/>
    <w:rsid w:val="00432815"/>
    <w:rsid w:val="00433EEB"/>
    <w:rsid w:val="0043730B"/>
    <w:rsid w:val="004436FB"/>
    <w:rsid w:val="00446778"/>
    <w:rsid w:val="00446CBC"/>
    <w:rsid w:val="00447220"/>
    <w:rsid w:val="00452609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0215"/>
    <w:rsid w:val="00511199"/>
    <w:rsid w:val="005129DB"/>
    <w:rsid w:val="00512EEA"/>
    <w:rsid w:val="00515A27"/>
    <w:rsid w:val="00523CBA"/>
    <w:rsid w:val="00525A37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B7C28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600594"/>
    <w:rsid w:val="00601DD4"/>
    <w:rsid w:val="00602B14"/>
    <w:rsid w:val="00610E64"/>
    <w:rsid w:val="00611340"/>
    <w:rsid w:val="006133F7"/>
    <w:rsid w:val="00616B56"/>
    <w:rsid w:val="00624A7F"/>
    <w:rsid w:val="00632AAE"/>
    <w:rsid w:val="006377BD"/>
    <w:rsid w:val="0064298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940F0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C11DE"/>
    <w:rsid w:val="007C1226"/>
    <w:rsid w:val="007C1826"/>
    <w:rsid w:val="007C1B07"/>
    <w:rsid w:val="007C24F5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74B4"/>
    <w:rsid w:val="00810E50"/>
    <w:rsid w:val="00816B87"/>
    <w:rsid w:val="00817345"/>
    <w:rsid w:val="00821B16"/>
    <w:rsid w:val="00821C92"/>
    <w:rsid w:val="00821D39"/>
    <w:rsid w:val="0082209C"/>
    <w:rsid w:val="00822731"/>
    <w:rsid w:val="00822D5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443"/>
    <w:rsid w:val="008505DE"/>
    <w:rsid w:val="00850FD5"/>
    <w:rsid w:val="00853A8F"/>
    <w:rsid w:val="008540BA"/>
    <w:rsid w:val="00855DB0"/>
    <w:rsid w:val="008563F4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16EE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C0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2123B"/>
    <w:rsid w:val="00921252"/>
    <w:rsid w:val="0092161F"/>
    <w:rsid w:val="00921642"/>
    <w:rsid w:val="00922861"/>
    <w:rsid w:val="00923D3A"/>
    <w:rsid w:val="00924D4C"/>
    <w:rsid w:val="00926E8A"/>
    <w:rsid w:val="0093404C"/>
    <w:rsid w:val="00941284"/>
    <w:rsid w:val="00941CA7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311D"/>
    <w:rsid w:val="009A207B"/>
    <w:rsid w:val="009A3EBE"/>
    <w:rsid w:val="009A6C3E"/>
    <w:rsid w:val="009A78D2"/>
    <w:rsid w:val="009B193F"/>
    <w:rsid w:val="009B4924"/>
    <w:rsid w:val="009B4BED"/>
    <w:rsid w:val="009B4D3D"/>
    <w:rsid w:val="009B6E7A"/>
    <w:rsid w:val="009C0CC7"/>
    <w:rsid w:val="009C63B4"/>
    <w:rsid w:val="009D03EB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2A35"/>
    <w:rsid w:val="00A92B7E"/>
    <w:rsid w:val="00A935FF"/>
    <w:rsid w:val="00A94926"/>
    <w:rsid w:val="00A95819"/>
    <w:rsid w:val="00AA065F"/>
    <w:rsid w:val="00AA09C1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5EF"/>
    <w:rsid w:val="00B92A82"/>
    <w:rsid w:val="00B931F0"/>
    <w:rsid w:val="00B932DC"/>
    <w:rsid w:val="00B95F6B"/>
    <w:rsid w:val="00BA18E9"/>
    <w:rsid w:val="00BA364F"/>
    <w:rsid w:val="00BA41BE"/>
    <w:rsid w:val="00BA4A55"/>
    <w:rsid w:val="00BB0A1A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34F6"/>
    <w:rsid w:val="00C03F95"/>
    <w:rsid w:val="00C06998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7FD6"/>
    <w:rsid w:val="00C81882"/>
    <w:rsid w:val="00C84E4E"/>
    <w:rsid w:val="00C85EC8"/>
    <w:rsid w:val="00C876EB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4529"/>
    <w:rsid w:val="00CC618F"/>
    <w:rsid w:val="00CC6926"/>
    <w:rsid w:val="00CC7ABD"/>
    <w:rsid w:val="00CD26EE"/>
    <w:rsid w:val="00CD31A8"/>
    <w:rsid w:val="00CE166D"/>
    <w:rsid w:val="00CE60B8"/>
    <w:rsid w:val="00CE68FD"/>
    <w:rsid w:val="00CF35A0"/>
    <w:rsid w:val="00CF423C"/>
    <w:rsid w:val="00CF641C"/>
    <w:rsid w:val="00CF78D8"/>
    <w:rsid w:val="00D01A7B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417D"/>
    <w:rsid w:val="00D343EF"/>
    <w:rsid w:val="00D37B55"/>
    <w:rsid w:val="00D42F5E"/>
    <w:rsid w:val="00D439A9"/>
    <w:rsid w:val="00D43D1B"/>
    <w:rsid w:val="00D45599"/>
    <w:rsid w:val="00D55DA6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33E6"/>
    <w:rsid w:val="00D864A6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E32"/>
    <w:rsid w:val="00DD0827"/>
    <w:rsid w:val="00DD0A14"/>
    <w:rsid w:val="00DD1B53"/>
    <w:rsid w:val="00DD31A0"/>
    <w:rsid w:val="00DD35B9"/>
    <w:rsid w:val="00DE02EE"/>
    <w:rsid w:val="00DE1350"/>
    <w:rsid w:val="00DE5209"/>
    <w:rsid w:val="00DE6D94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7A3C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DC4"/>
    <w:rsid w:val="00F07F16"/>
    <w:rsid w:val="00F15673"/>
    <w:rsid w:val="00F17F2B"/>
    <w:rsid w:val="00F2026E"/>
    <w:rsid w:val="00F21888"/>
    <w:rsid w:val="00F239E7"/>
    <w:rsid w:val="00F24B6C"/>
    <w:rsid w:val="00F32D04"/>
    <w:rsid w:val="00F33F82"/>
    <w:rsid w:val="00F3604C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20D5"/>
    <w:rsid w:val="00FF1681"/>
    <w:rsid w:val="00FF1C41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B7E93"/>
    <w:rPr>
      <w:rFonts w:ascii="Times New Roman" w:hAnsi="Times New Roman"/>
      <w:i/>
      <w:sz w:val="24"/>
      <w:lang w:eastAsia="ru-RU"/>
    </w:rPr>
  </w:style>
  <w:style w:type="character" w:customStyle="1" w:styleId="Heading1Char1">
    <w:name w:val="Heading 1 Char1"/>
    <w:link w:val="Heading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2Char1">
    <w:name w:val="Heading 2 Char1"/>
    <w:link w:val="Heading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link w:val="Heading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Heading7Char1">
    <w:name w:val="Heading 7 Char1"/>
    <w:link w:val="Heading7"/>
    <w:uiPriority w:val="99"/>
    <w:locked/>
    <w:rsid w:val="004B7E93"/>
    <w:rPr>
      <w:i/>
      <w:sz w:val="24"/>
      <w:lang w:val="ru-RU" w:eastAsia="ru-RU"/>
    </w:rPr>
  </w:style>
  <w:style w:type="table" w:styleId="TableGrid">
    <w:name w:val="Table Grid"/>
    <w:basedOn w:val="TableNormal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1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B7E93"/>
    <w:rPr>
      <w:rFonts w:ascii="Times New Roman" w:hAnsi="Times New Roman"/>
      <w:sz w:val="20"/>
      <w:lang w:eastAsia="ru-RU"/>
    </w:rPr>
  </w:style>
  <w:style w:type="character" w:customStyle="1" w:styleId="HeaderChar1">
    <w:name w:val="Header Char1"/>
    <w:link w:val="Header"/>
    <w:uiPriority w:val="99"/>
    <w:locked/>
    <w:rsid w:val="004B7E93"/>
    <w:rPr>
      <w:sz w:val="28"/>
      <w:lang w:val="ru-RU" w:eastAsia="ru-RU"/>
    </w:rPr>
  </w:style>
  <w:style w:type="paragraph" w:styleId="BlockText">
    <w:name w:val="Block Text"/>
    <w:basedOn w:val="Normal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BodyText2">
    <w:name w:val="Body Text 2"/>
    <w:basedOn w:val="Normal"/>
    <w:link w:val="BodyText2Char"/>
    <w:uiPriority w:val="99"/>
    <w:rsid w:val="004B7E93"/>
    <w:pPr>
      <w:overflowPunct/>
      <w:autoSpaceDE/>
      <w:autoSpaceDN/>
      <w:adjustRightInd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B7E93"/>
    <w:rPr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B7E93"/>
    <w:rPr>
      <w:rFonts w:ascii="Tahoma" w:hAnsi="Tahoma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7E93"/>
    <w:rPr>
      <w:rFonts w:ascii="Tahoma" w:hAnsi="Tahoma"/>
      <w:sz w:val="16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B7E93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09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8096</TotalTime>
  <Pages>36</Pages>
  <Words>13454</Words>
  <Characters>-32766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Administrator</cp:lastModifiedBy>
  <cp:revision>246</cp:revision>
  <cp:lastPrinted>2019-02-21T10:41:00Z</cp:lastPrinted>
  <dcterms:created xsi:type="dcterms:W3CDTF">2017-11-02T11:45:00Z</dcterms:created>
  <dcterms:modified xsi:type="dcterms:W3CDTF">2019-09-11T10:22:00Z</dcterms:modified>
</cp:coreProperties>
</file>